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184" w:rsidRDefault="008A5C6B" w:rsidP="00AD5184">
      <w:pPr>
        <w:pStyle w:val="2"/>
      </w:pPr>
      <w:bookmarkStart w:id="0" w:name="_Toc375071055"/>
      <w:bookmarkStart w:id="1" w:name="_Toc389576969"/>
      <w:bookmarkStart w:id="2" w:name="_Toc391459432"/>
      <w:bookmarkStart w:id="3" w:name="_Toc392747699"/>
      <w:bookmarkEnd w:id="0"/>
      <w:r w:rsidRPr="0071080C">
        <w:t>HH3C-POSA-MIB</w:t>
      </w:r>
      <w:bookmarkEnd w:id="1"/>
      <w:bookmarkEnd w:id="2"/>
      <w:bookmarkEnd w:id="3"/>
    </w:p>
    <w:p w:rsidR="008A5C6B" w:rsidRPr="0071080C" w:rsidRDefault="008A5C6B" w:rsidP="008A5C6B">
      <w:r w:rsidRPr="0071080C">
        <w:t>本节介绍</w:t>
      </w:r>
      <w:r w:rsidRPr="0071080C">
        <w:t>HH3C-POSA-MIB</w:t>
      </w:r>
      <w:r w:rsidRPr="0071080C">
        <w:t>模块输出的告警信息。</w:t>
      </w:r>
    </w:p>
    <w:p w:rsidR="008A5C6B" w:rsidRPr="0071080C" w:rsidRDefault="008A5C6B" w:rsidP="008A5C6B">
      <w:pPr>
        <w:pStyle w:val="3"/>
      </w:pPr>
      <w:bookmarkStart w:id="4" w:name="_Toc389576970"/>
      <w:bookmarkStart w:id="5" w:name="_Toc391459433"/>
      <w:bookmarkStart w:id="6" w:name="_Toc392747700"/>
      <w:r w:rsidRPr="0071080C">
        <w:t>hh3cPosaServerStatusChange</w:t>
      </w:r>
      <w:bookmarkEnd w:id="4"/>
      <w:bookmarkEnd w:id="5"/>
      <w:bookmarkEnd w:id="6"/>
    </w:p>
    <w:p w:rsidR="008A5C6B" w:rsidRPr="0071080C" w:rsidRDefault="008A5C6B" w:rsidP="008A5C6B">
      <w:pPr>
        <w:pStyle w:val="Command"/>
      </w:pPr>
      <w:r w:rsidRPr="0071080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Headingleft"/>
            </w:pPr>
            <w:r w:rsidRPr="0071080C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Text"/>
            </w:pPr>
            <w:r w:rsidRPr="0071080C">
              <w:t>1.3.6.1.4.1.25506.2.92.3.0.1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8A5C6B" w:rsidP="00705440">
            <w:pPr>
              <w:pStyle w:val="TableHeadingleft"/>
            </w:pPr>
            <w:r w:rsidRPr="0071080C">
              <w:t xml:space="preserve">MIB </w:t>
            </w:r>
            <w:r w:rsidR="00DE7FA4" w:rsidRPr="0071080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t>hh3c-posa.mib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DE7FA4" w:rsidP="00705440">
            <w:pPr>
              <w:pStyle w:val="TableHeadingleft"/>
            </w:pPr>
            <w:r w:rsidRPr="0071080C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事件告警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DE7FA4" w:rsidP="00705440">
            <w:pPr>
              <w:pStyle w:val="TableHeadingleft"/>
            </w:pPr>
            <w:r w:rsidRPr="0071080C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t>-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DE7FA4" w:rsidP="00705440">
            <w:pPr>
              <w:pStyle w:val="TableHeadingleft"/>
            </w:pPr>
            <w:r w:rsidRPr="0071080C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开启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【描述】</w:t>
      </w:r>
    </w:p>
    <w:p w:rsidR="008A5C6B" w:rsidRPr="0071080C" w:rsidRDefault="008A5C6B" w:rsidP="008A5C6B">
      <w:r w:rsidRPr="0071080C">
        <w:rPr>
          <w:rFonts w:hint="eastAsia"/>
        </w:rPr>
        <w:t>POS</w:t>
      </w:r>
      <w:r w:rsidRPr="0071080C">
        <w:rPr>
          <w:rFonts w:hint="eastAsia"/>
        </w:rPr>
        <w:t>功能启动或关闭时生成本告警。</w:t>
      </w:r>
    </w:p>
    <w:p w:rsidR="008A5C6B" w:rsidRPr="0071080C" w:rsidRDefault="008A5C6B" w:rsidP="008A5C6B">
      <w:pPr>
        <w:pStyle w:val="Command"/>
      </w:pPr>
      <w:r w:rsidRPr="0071080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71080C" w:rsidP="00705440">
            <w:pPr>
              <w:pStyle w:val="TableHeadingleft"/>
            </w:pPr>
            <w:r w:rsidRPr="0071080C"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Text"/>
              <w:rPr>
                <w:rStyle w:val="BoldText"/>
              </w:rPr>
            </w:pPr>
            <w:r w:rsidRPr="0071080C">
              <w:rPr>
                <w:rFonts w:hint="eastAsia"/>
              </w:rPr>
              <w:t>命令行：</w:t>
            </w:r>
            <w:r w:rsidRPr="0071080C">
              <w:rPr>
                <w:rStyle w:val="BoldText"/>
              </w:rPr>
              <w:t>snmp-agent trap enable posa server-state-change</w:t>
            </w:r>
          </w:p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MIB</w:t>
            </w:r>
            <w:r w:rsidRPr="0071080C">
              <w:rPr>
                <w:rFonts w:hint="eastAsia"/>
              </w:rPr>
              <w:t>：将</w:t>
            </w:r>
            <w:r w:rsidRPr="0071080C">
              <w:rPr>
                <w:rFonts w:hint="eastAsia"/>
              </w:rPr>
              <w:t>hh3cPosaSrvStateChangeTrapEnable</w:t>
            </w:r>
            <w:r w:rsidRPr="0071080C">
              <w:rPr>
                <w:rFonts w:hint="eastAsia"/>
              </w:rPr>
              <w:t>设置为</w:t>
            </w:r>
            <w:r w:rsidRPr="0071080C">
              <w:rPr>
                <w:rFonts w:hint="eastAsia"/>
              </w:rPr>
              <w:t>true(1)</w:t>
            </w:r>
          </w:p>
        </w:tc>
      </w:tr>
      <w:tr w:rsidR="008A5C6B" w:rsidRPr="0071080C" w:rsidTr="00705440">
        <w:trPr>
          <w:cantSplit/>
        </w:trPr>
        <w:tc>
          <w:tcPr>
            <w:tcW w:w="1254" w:type="dxa"/>
          </w:tcPr>
          <w:p w:rsidR="008A5C6B" w:rsidRPr="0071080C" w:rsidRDefault="0071080C" w:rsidP="00705440">
            <w:pPr>
              <w:pStyle w:val="TableHeadingleft"/>
            </w:pPr>
            <w:r w:rsidRPr="0071080C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8A5C6B" w:rsidRPr="0071080C" w:rsidRDefault="008A5C6B" w:rsidP="00705440">
            <w:pPr>
              <w:pStyle w:val="TableText"/>
              <w:rPr>
                <w:rStyle w:val="BoldText"/>
              </w:rPr>
            </w:pPr>
            <w:r w:rsidRPr="0071080C">
              <w:rPr>
                <w:rFonts w:hint="eastAsia"/>
              </w:rPr>
              <w:t>命令行：</w:t>
            </w:r>
            <w:r w:rsidRPr="0071080C">
              <w:rPr>
                <w:rStyle w:val="BoldText"/>
              </w:rPr>
              <w:t>undo snmp-agent trap enable posa server-state-change</w:t>
            </w:r>
          </w:p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MIB</w:t>
            </w:r>
            <w:r w:rsidRPr="0071080C">
              <w:rPr>
                <w:rFonts w:hint="eastAsia"/>
              </w:rPr>
              <w:t>：将</w:t>
            </w:r>
            <w:r w:rsidRPr="0071080C">
              <w:rPr>
                <w:rFonts w:hint="eastAsia"/>
              </w:rPr>
              <w:t>hh3cPosaSrvStateChangeTrapEnable</w:t>
            </w:r>
            <w:r w:rsidRPr="0071080C">
              <w:rPr>
                <w:rFonts w:hint="eastAsia"/>
              </w:rPr>
              <w:t>设置为</w:t>
            </w:r>
            <w:r w:rsidRPr="0071080C">
              <w:rPr>
                <w:rFonts w:hint="eastAsia"/>
              </w:rPr>
              <w:t>false(2)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OID</w:t>
            </w:r>
            <w:r w:rsidRPr="0071080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取值范围</w:t>
            </w:r>
          </w:p>
        </w:tc>
      </w:tr>
      <w:tr w:rsidR="008A5C6B" w:rsidRPr="0071080C" w:rsidTr="00705440">
        <w:trPr>
          <w:cantSplit/>
        </w:trPr>
        <w:tc>
          <w:tcPr>
            <w:tcW w:w="3607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1.3.6.1.4.1.25506.2.92.1.1 (hh3cPosaServerEnable)</w:t>
            </w:r>
          </w:p>
        </w:tc>
        <w:tc>
          <w:tcPr>
            <w:tcW w:w="2045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INTEGER</w:t>
            </w:r>
          </w:p>
        </w:tc>
        <w:tc>
          <w:tcPr>
            <w:tcW w:w="3316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 xml:space="preserve">disabled(1) </w:t>
            </w:r>
          </w:p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enabled(2)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【处理建议】</w:t>
      </w:r>
    </w:p>
    <w:p w:rsidR="008A5C6B" w:rsidRPr="0071080C" w:rsidRDefault="008A5C6B" w:rsidP="008A5C6B">
      <w:r w:rsidRPr="0071080C">
        <w:rPr>
          <w:rFonts w:hint="eastAsia"/>
        </w:rPr>
        <w:t>无需任何操作。</w:t>
      </w:r>
    </w:p>
    <w:p w:rsidR="008A5C6B" w:rsidRPr="0071080C" w:rsidRDefault="008A5C6B" w:rsidP="008A5C6B">
      <w:pPr>
        <w:pStyle w:val="3"/>
      </w:pPr>
      <w:bookmarkStart w:id="7" w:name="_Toc389576971"/>
      <w:bookmarkStart w:id="8" w:name="_Toc391459434"/>
      <w:bookmarkStart w:id="9" w:name="_Toc392747701"/>
      <w:r w:rsidRPr="0071080C">
        <w:t>hh3cPosaAppAvailChange</w:t>
      </w:r>
      <w:bookmarkEnd w:id="7"/>
      <w:bookmarkEnd w:id="8"/>
      <w:bookmarkEnd w:id="9"/>
    </w:p>
    <w:p w:rsidR="008A5C6B" w:rsidRPr="0071080C" w:rsidRDefault="008A5C6B" w:rsidP="008A5C6B">
      <w:pPr>
        <w:pStyle w:val="Command"/>
      </w:pPr>
      <w:r w:rsidRPr="0071080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Headingleft"/>
            </w:pPr>
            <w:r w:rsidRPr="0071080C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Text"/>
            </w:pPr>
            <w:r w:rsidRPr="0071080C">
              <w:t>1.3.6.1.4.1.25506.2.92.3.0.2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8A5C6B" w:rsidP="00705440">
            <w:pPr>
              <w:pStyle w:val="TableHeadingleft"/>
            </w:pPr>
            <w:r w:rsidRPr="0071080C">
              <w:t xml:space="preserve">MIB </w:t>
            </w:r>
            <w:r w:rsidR="00B37D09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t>hh3c-posa.mib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B37D09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事件告警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B37D09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t>-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B37D09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开启</w:t>
            </w:r>
          </w:p>
        </w:tc>
      </w:tr>
    </w:tbl>
    <w:p w:rsidR="008A5C6B" w:rsidRPr="0071080C" w:rsidRDefault="008A5C6B" w:rsidP="008A5C6B"/>
    <w:p w:rsidR="00AD5184" w:rsidRDefault="008A5C6B" w:rsidP="00AD5184">
      <w:pPr>
        <w:pStyle w:val="Command"/>
      </w:pPr>
      <w:r w:rsidRPr="0071080C">
        <w:lastRenderedPageBreak/>
        <w:t>【描述】</w:t>
      </w:r>
    </w:p>
    <w:p w:rsidR="008A5C6B" w:rsidRPr="0071080C" w:rsidRDefault="008A5C6B" w:rsidP="008A5C6B">
      <w:r w:rsidRPr="0071080C">
        <w:rPr>
          <w:rFonts w:hint="eastAsia"/>
        </w:rPr>
        <w:t>应用服务器可用性变化时生成本告警。</w:t>
      </w:r>
    </w:p>
    <w:p w:rsidR="008A5C6B" w:rsidRPr="0071080C" w:rsidRDefault="008A5C6B" w:rsidP="008A5C6B">
      <w:pPr>
        <w:pStyle w:val="Command"/>
      </w:pPr>
      <w:r w:rsidRPr="0071080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B37D09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Text"/>
              <w:rPr>
                <w:rStyle w:val="BoldText"/>
              </w:rPr>
            </w:pPr>
            <w:r w:rsidRPr="0071080C">
              <w:rPr>
                <w:rFonts w:hint="eastAsia"/>
              </w:rPr>
              <w:t>命令行：</w:t>
            </w:r>
            <w:r w:rsidRPr="0071080C">
              <w:rPr>
                <w:rStyle w:val="BoldText"/>
              </w:rPr>
              <w:t>snmp-agent trap enable posa app-state-change</w:t>
            </w:r>
          </w:p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MIB</w:t>
            </w:r>
            <w:r w:rsidRPr="0071080C">
              <w:rPr>
                <w:rFonts w:hint="eastAsia"/>
              </w:rPr>
              <w:t>：将</w:t>
            </w:r>
            <w:r w:rsidRPr="0071080C">
              <w:rPr>
                <w:rFonts w:hint="eastAsia"/>
              </w:rPr>
              <w:t>hh3cPosaAppStateChangeTrapEnable</w:t>
            </w:r>
            <w:r w:rsidRPr="0071080C">
              <w:rPr>
                <w:rFonts w:hint="eastAsia"/>
              </w:rPr>
              <w:t>设置为</w:t>
            </w:r>
            <w:r w:rsidRPr="0071080C">
              <w:rPr>
                <w:rFonts w:hint="eastAsia"/>
              </w:rPr>
              <w:t>true(1)</w:t>
            </w:r>
          </w:p>
        </w:tc>
      </w:tr>
      <w:tr w:rsidR="008A5C6B" w:rsidRPr="0071080C" w:rsidTr="00705440">
        <w:trPr>
          <w:cantSplit/>
        </w:trPr>
        <w:tc>
          <w:tcPr>
            <w:tcW w:w="1254" w:type="dxa"/>
          </w:tcPr>
          <w:p w:rsidR="008A5C6B" w:rsidRPr="0071080C" w:rsidRDefault="00B37D09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8A5C6B" w:rsidRPr="0071080C" w:rsidRDefault="008A5C6B" w:rsidP="00705440">
            <w:pPr>
              <w:pStyle w:val="TableText"/>
              <w:rPr>
                <w:rStyle w:val="BoldText"/>
              </w:rPr>
            </w:pPr>
            <w:r w:rsidRPr="0071080C">
              <w:rPr>
                <w:rFonts w:hint="eastAsia"/>
              </w:rPr>
              <w:t>命令行：</w:t>
            </w:r>
            <w:r w:rsidRPr="0071080C">
              <w:rPr>
                <w:rStyle w:val="BoldText"/>
              </w:rPr>
              <w:t>undo snmp-agent trap enable posa app-state-change</w:t>
            </w:r>
          </w:p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MIB</w:t>
            </w:r>
            <w:r w:rsidRPr="0071080C">
              <w:rPr>
                <w:rFonts w:hint="eastAsia"/>
              </w:rPr>
              <w:t>：将</w:t>
            </w:r>
            <w:r w:rsidRPr="0071080C">
              <w:rPr>
                <w:rFonts w:hint="eastAsia"/>
              </w:rPr>
              <w:t>hh3cPosaAppStateChangeTrapEnable</w:t>
            </w:r>
            <w:r w:rsidRPr="0071080C">
              <w:rPr>
                <w:rFonts w:hint="eastAsia"/>
              </w:rPr>
              <w:t>设置为</w:t>
            </w:r>
            <w:r w:rsidRPr="0071080C">
              <w:rPr>
                <w:rFonts w:hint="eastAsia"/>
              </w:rPr>
              <w:t>false(2)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OID</w:t>
            </w:r>
            <w:r w:rsidRPr="0071080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取值范围</w:t>
            </w:r>
          </w:p>
        </w:tc>
      </w:tr>
      <w:tr w:rsidR="008A5C6B" w:rsidRPr="0071080C" w:rsidTr="00705440">
        <w:trPr>
          <w:cantSplit/>
        </w:trPr>
        <w:tc>
          <w:tcPr>
            <w:tcW w:w="3607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1.3.6.1.4.1.25506.2.92.2.1.1.1 (hh3cPosaAppID)</w:t>
            </w:r>
          </w:p>
        </w:tc>
        <w:tc>
          <w:tcPr>
            <w:tcW w:w="2045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lang w:eastAsia="en-US"/>
              </w:rPr>
              <w:t>1..</w:t>
            </w:r>
            <w:r w:rsidRPr="0071080C">
              <w:rPr>
                <w:rFonts w:hint="eastAsia"/>
              </w:rPr>
              <w:t>128</w:t>
            </w:r>
          </w:p>
        </w:tc>
      </w:tr>
      <w:tr w:rsidR="008A5C6B" w:rsidRPr="0071080C" w:rsidTr="00705440">
        <w:trPr>
          <w:cantSplit/>
        </w:trPr>
        <w:tc>
          <w:tcPr>
            <w:tcW w:w="3607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1.3.6.1.4.1.25506.2.92.3.1.1 (hh3cPosaAppStateChangeObject)</w:t>
            </w:r>
          </w:p>
        </w:tc>
        <w:tc>
          <w:tcPr>
            <w:tcW w:w="2045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INTEGER</w:t>
            </w:r>
          </w:p>
        </w:tc>
        <w:tc>
          <w:tcPr>
            <w:tcW w:w="3316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 xml:space="preserve">available(1) </w:t>
            </w:r>
          </w:p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unavailable(2)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【处理建议】</w:t>
      </w:r>
    </w:p>
    <w:p w:rsidR="008A5C6B" w:rsidRPr="0071080C" w:rsidRDefault="008A5C6B" w:rsidP="008A5C6B">
      <w:r w:rsidRPr="0071080C">
        <w:rPr>
          <w:rFonts w:hint="eastAsia"/>
        </w:rPr>
        <w:t>无需任何操作。</w:t>
      </w:r>
    </w:p>
    <w:p w:rsidR="008A5C6B" w:rsidRPr="0071080C" w:rsidRDefault="008A5C6B" w:rsidP="008A5C6B">
      <w:pPr>
        <w:pStyle w:val="3"/>
      </w:pPr>
      <w:bookmarkStart w:id="10" w:name="_Toc389576972"/>
      <w:bookmarkStart w:id="11" w:name="_Toc391459435"/>
      <w:bookmarkStart w:id="12" w:name="_Toc392747702"/>
      <w:r w:rsidRPr="0071080C">
        <w:t>hh3cPosaTerminalHangUp</w:t>
      </w:r>
      <w:bookmarkEnd w:id="10"/>
      <w:bookmarkEnd w:id="11"/>
      <w:bookmarkEnd w:id="12"/>
    </w:p>
    <w:p w:rsidR="008A5C6B" w:rsidRPr="0071080C" w:rsidRDefault="008A5C6B" w:rsidP="008A5C6B">
      <w:pPr>
        <w:pStyle w:val="Command"/>
      </w:pPr>
      <w:r w:rsidRPr="0071080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Headingleft"/>
            </w:pPr>
            <w:r w:rsidRPr="0071080C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Text"/>
            </w:pPr>
            <w:r w:rsidRPr="0071080C">
              <w:t>1.3.6.1.4.1.25506.2.92.3.0.3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8A5C6B" w:rsidP="00705440">
            <w:pPr>
              <w:pStyle w:val="TableHeadingleft"/>
            </w:pPr>
            <w:r w:rsidRPr="0071080C">
              <w:t xml:space="preserve">MIB </w:t>
            </w:r>
            <w:r w:rsidR="00B37D09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t>hh3c-posa.mib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B37D09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事件告警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B37D09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t>-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B37D09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开启</w:t>
            </w:r>
          </w:p>
        </w:tc>
      </w:tr>
    </w:tbl>
    <w:p w:rsidR="008A5C6B" w:rsidRPr="0071080C" w:rsidRDefault="008A5C6B" w:rsidP="008A5C6B"/>
    <w:p w:rsidR="00AD5184" w:rsidRDefault="008A5C6B" w:rsidP="00AD5184">
      <w:pPr>
        <w:pStyle w:val="Command"/>
      </w:pPr>
      <w:r w:rsidRPr="0071080C">
        <w:t>【描述】</w:t>
      </w:r>
    </w:p>
    <w:p w:rsidR="008A5C6B" w:rsidRPr="0071080C" w:rsidRDefault="008A5C6B" w:rsidP="008A5C6B">
      <w:r w:rsidRPr="0071080C">
        <w:rPr>
          <w:rFonts w:hint="eastAsia"/>
        </w:rPr>
        <w:t>POS</w:t>
      </w:r>
      <w:r w:rsidRPr="0071080C">
        <w:rPr>
          <w:rFonts w:hint="eastAsia"/>
        </w:rPr>
        <w:t>终端关闭通过</w:t>
      </w:r>
      <w:r w:rsidRPr="0071080C">
        <w:rPr>
          <w:rFonts w:hint="eastAsia"/>
        </w:rPr>
        <w:t>FCM</w:t>
      </w:r>
      <w:r w:rsidRPr="0071080C">
        <w:rPr>
          <w:rFonts w:hint="eastAsia"/>
        </w:rPr>
        <w:t>口的连接时生成本告警。</w:t>
      </w:r>
    </w:p>
    <w:p w:rsidR="008A5C6B" w:rsidRPr="0071080C" w:rsidRDefault="008A5C6B" w:rsidP="008A5C6B">
      <w:pPr>
        <w:pStyle w:val="Command"/>
      </w:pPr>
      <w:r w:rsidRPr="0071080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B37D09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Text"/>
              <w:rPr>
                <w:rStyle w:val="BoldText"/>
              </w:rPr>
            </w:pPr>
            <w:r w:rsidRPr="0071080C">
              <w:rPr>
                <w:rFonts w:hint="eastAsia"/>
              </w:rPr>
              <w:t>命令行：</w:t>
            </w:r>
            <w:r w:rsidRPr="0071080C">
              <w:rPr>
                <w:rStyle w:val="BoldText"/>
              </w:rPr>
              <w:t>snmp-agent trap enable posa terminal-hangup</w:t>
            </w:r>
          </w:p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MIB</w:t>
            </w:r>
            <w:r w:rsidRPr="0071080C">
              <w:rPr>
                <w:rFonts w:hint="eastAsia"/>
              </w:rPr>
              <w:t>：将</w:t>
            </w:r>
            <w:r w:rsidRPr="0071080C">
              <w:rPr>
                <w:rFonts w:hint="eastAsia"/>
              </w:rPr>
              <w:t>hh3cPosaTerminalHangUpTrapEnable</w:t>
            </w:r>
            <w:r w:rsidRPr="0071080C">
              <w:rPr>
                <w:rFonts w:hint="eastAsia"/>
              </w:rPr>
              <w:t>设置为</w:t>
            </w:r>
            <w:r w:rsidRPr="0071080C">
              <w:rPr>
                <w:rFonts w:hint="eastAsia"/>
              </w:rPr>
              <w:t>true(1)</w:t>
            </w:r>
          </w:p>
        </w:tc>
      </w:tr>
      <w:tr w:rsidR="008A5C6B" w:rsidRPr="0071080C" w:rsidTr="00705440">
        <w:trPr>
          <w:cantSplit/>
        </w:trPr>
        <w:tc>
          <w:tcPr>
            <w:tcW w:w="1254" w:type="dxa"/>
          </w:tcPr>
          <w:p w:rsidR="008A5C6B" w:rsidRPr="0071080C" w:rsidRDefault="00B37D09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8A5C6B" w:rsidRPr="0071080C" w:rsidRDefault="008A5C6B" w:rsidP="00705440">
            <w:pPr>
              <w:pStyle w:val="TableText"/>
              <w:rPr>
                <w:rStyle w:val="BoldText"/>
              </w:rPr>
            </w:pPr>
            <w:r w:rsidRPr="0071080C">
              <w:rPr>
                <w:rFonts w:hint="eastAsia"/>
              </w:rPr>
              <w:t>命令行：</w:t>
            </w:r>
            <w:r w:rsidRPr="0071080C">
              <w:rPr>
                <w:rStyle w:val="BoldText"/>
              </w:rPr>
              <w:t>undo snmp-agent trap enable posa terminal-hangup</w:t>
            </w:r>
          </w:p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MIB</w:t>
            </w:r>
            <w:r w:rsidRPr="0071080C">
              <w:rPr>
                <w:rFonts w:hint="eastAsia"/>
              </w:rPr>
              <w:t>：将</w:t>
            </w:r>
            <w:r w:rsidRPr="0071080C">
              <w:rPr>
                <w:rFonts w:hint="eastAsia"/>
              </w:rPr>
              <w:t>hh3cPosaTerminalHangUpTrapEnable</w:t>
            </w:r>
            <w:r w:rsidRPr="0071080C">
              <w:rPr>
                <w:rFonts w:hint="eastAsia"/>
              </w:rPr>
              <w:t>设置为</w:t>
            </w:r>
            <w:r w:rsidRPr="0071080C">
              <w:rPr>
                <w:rFonts w:hint="eastAsia"/>
              </w:rPr>
              <w:t>false(2)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OID</w:t>
            </w:r>
            <w:r w:rsidRPr="0071080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取值范围</w:t>
            </w:r>
          </w:p>
        </w:tc>
      </w:tr>
      <w:tr w:rsidR="008A5C6B" w:rsidRPr="0071080C" w:rsidTr="00705440">
        <w:trPr>
          <w:cantSplit/>
        </w:trPr>
        <w:tc>
          <w:tcPr>
            <w:tcW w:w="3607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1.3.6.1.2.1.2.2.1.1 (ifIndex)</w:t>
            </w:r>
          </w:p>
        </w:tc>
        <w:tc>
          <w:tcPr>
            <w:tcW w:w="2045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InterfaceIndex</w:t>
            </w:r>
          </w:p>
        </w:tc>
        <w:tc>
          <w:tcPr>
            <w:tcW w:w="3316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rFonts w:hint="eastAsia"/>
              </w:rPr>
              <w:t>Integer32(1..2147483647)</w:t>
            </w:r>
          </w:p>
        </w:tc>
      </w:tr>
      <w:tr w:rsidR="008A5C6B" w:rsidRPr="0071080C" w:rsidTr="00705440">
        <w:trPr>
          <w:cantSplit/>
        </w:trPr>
        <w:tc>
          <w:tcPr>
            <w:tcW w:w="3607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lastRenderedPageBreak/>
              <w:t>1.3.6.1.2.1.2.2.1.2 (ifDescr)</w:t>
            </w:r>
          </w:p>
        </w:tc>
        <w:tc>
          <w:tcPr>
            <w:tcW w:w="2045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DisplayString</w:t>
            </w:r>
          </w:p>
        </w:tc>
        <w:tc>
          <w:tcPr>
            <w:tcW w:w="3316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OCTET STRING (SIZE (</w:t>
            </w:r>
            <w:r w:rsidRPr="0071080C">
              <w:rPr>
                <w:lang w:eastAsia="en-US"/>
              </w:rPr>
              <w:t>0..255</w:t>
            </w:r>
            <w:r w:rsidRPr="0071080C">
              <w:rPr>
                <w:rFonts w:hint="eastAsia"/>
              </w:rPr>
              <w:t>))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【处理建议】</w:t>
      </w:r>
    </w:p>
    <w:p w:rsidR="008A5C6B" w:rsidRPr="0071080C" w:rsidRDefault="008A5C6B" w:rsidP="008A5C6B">
      <w:r w:rsidRPr="0071080C">
        <w:rPr>
          <w:rFonts w:hint="eastAsia"/>
        </w:rPr>
        <w:t>无需任何操作。</w:t>
      </w:r>
    </w:p>
    <w:p w:rsidR="008A5C6B" w:rsidRPr="0071080C" w:rsidRDefault="008A5C6B" w:rsidP="008A5C6B">
      <w:pPr>
        <w:pStyle w:val="3"/>
      </w:pPr>
      <w:bookmarkStart w:id="13" w:name="_Toc389576973"/>
      <w:bookmarkStart w:id="14" w:name="_Toc391459436"/>
      <w:bookmarkStart w:id="15" w:name="_Toc392747703"/>
      <w:r w:rsidRPr="0071080C">
        <w:t>hh3cPosaFcmLinkNegoFailed</w:t>
      </w:r>
      <w:bookmarkEnd w:id="13"/>
      <w:bookmarkEnd w:id="14"/>
      <w:bookmarkEnd w:id="15"/>
    </w:p>
    <w:p w:rsidR="008A5C6B" w:rsidRPr="0071080C" w:rsidRDefault="008A5C6B" w:rsidP="008A5C6B">
      <w:pPr>
        <w:pStyle w:val="Command"/>
      </w:pPr>
      <w:r w:rsidRPr="0071080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Headingleft"/>
            </w:pPr>
            <w:r w:rsidRPr="0071080C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Text"/>
            </w:pPr>
            <w:r w:rsidRPr="0071080C">
              <w:t>1.3.6.1.4.1.25506.2.92.3.0.4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8A5C6B" w:rsidP="00705440">
            <w:pPr>
              <w:pStyle w:val="TableHeadingleft"/>
            </w:pPr>
            <w:r w:rsidRPr="0071080C">
              <w:t xml:space="preserve">MIB </w:t>
            </w:r>
            <w:r w:rsidR="00B37D09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t>hh3c-posa.mib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B37D09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B37D09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警告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B37D09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开启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【描述】</w:t>
      </w:r>
    </w:p>
    <w:p w:rsidR="008A5C6B" w:rsidRPr="0071080C" w:rsidRDefault="008A5C6B" w:rsidP="008A5C6B">
      <w:r w:rsidRPr="0071080C">
        <w:rPr>
          <w:rFonts w:hint="eastAsia"/>
        </w:rPr>
        <w:t>通过</w:t>
      </w:r>
      <w:r w:rsidRPr="0071080C">
        <w:rPr>
          <w:rFonts w:hint="eastAsia"/>
        </w:rPr>
        <w:t>FCM</w:t>
      </w:r>
      <w:r w:rsidRPr="0071080C">
        <w:rPr>
          <w:rFonts w:hint="eastAsia"/>
        </w:rPr>
        <w:t>口连接的</w:t>
      </w:r>
      <w:r w:rsidRPr="0071080C">
        <w:rPr>
          <w:rFonts w:hint="eastAsia"/>
        </w:rPr>
        <w:t>POS</w:t>
      </w:r>
      <w:r w:rsidRPr="0071080C">
        <w:rPr>
          <w:rFonts w:hint="eastAsia"/>
        </w:rPr>
        <w:t>终端和路由器链路层协商失败时生成本告警。</w:t>
      </w:r>
    </w:p>
    <w:p w:rsidR="008A5C6B" w:rsidRPr="0071080C" w:rsidRDefault="008A5C6B" w:rsidP="008A5C6B">
      <w:pPr>
        <w:pStyle w:val="Command"/>
      </w:pPr>
      <w:r w:rsidRPr="0071080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Text"/>
              <w:rPr>
                <w:rStyle w:val="BoldText"/>
              </w:rPr>
            </w:pPr>
            <w:r w:rsidRPr="0071080C">
              <w:rPr>
                <w:rFonts w:hint="eastAsia"/>
              </w:rPr>
              <w:t>命令行：</w:t>
            </w:r>
            <w:r w:rsidRPr="0071080C">
              <w:rPr>
                <w:rStyle w:val="BoldText"/>
              </w:rPr>
              <w:t>snmp-agent trap enable posa fcm-link-failure</w:t>
            </w:r>
          </w:p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MIB</w:t>
            </w:r>
            <w:r w:rsidRPr="0071080C">
              <w:rPr>
                <w:rFonts w:hint="eastAsia"/>
              </w:rPr>
              <w:t>：将</w:t>
            </w:r>
            <w:r w:rsidRPr="0071080C">
              <w:rPr>
                <w:rFonts w:hint="eastAsia"/>
              </w:rPr>
              <w:t>hh3cPosaFcmLnkNegoFailTrapEnable</w:t>
            </w:r>
            <w:r w:rsidRPr="0071080C">
              <w:rPr>
                <w:rFonts w:hint="eastAsia"/>
              </w:rPr>
              <w:t>设置为</w:t>
            </w:r>
            <w:r w:rsidRPr="0071080C">
              <w:rPr>
                <w:rFonts w:hint="eastAsia"/>
              </w:rPr>
              <w:t>true(1)</w:t>
            </w:r>
          </w:p>
        </w:tc>
      </w:tr>
      <w:tr w:rsidR="008A5C6B" w:rsidRPr="0071080C" w:rsidTr="00705440">
        <w:trPr>
          <w:cantSplit/>
        </w:trPr>
        <w:tc>
          <w:tcPr>
            <w:tcW w:w="1254" w:type="dxa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8A5C6B" w:rsidRPr="0071080C" w:rsidRDefault="008A5C6B" w:rsidP="00705440">
            <w:pPr>
              <w:pStyle w:val="TableText"/>
              <w:rPr>
                <w:rStyle w:val="BoldText"/>
              </w:rPr>
            </w:pPr>
            <w:r w:rsidRPr="0071080C">
              <w:rPr>
                <w:rFonts w:hint="eastAsia"/>
              </w:rPr>
              <w:t>命令行：</w:t>
            </w:r>
            <w:r w:rsidRPr="0071080C">
              <w:rPr>
                <w:rStyle w:val="BoldText"/>
              </w:rPr>
              <w:t>undo snmp-agent trap enable posa fcm-link-failure</w:t>
            </w:r>
          </w:p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MIB</w:t>
            </w:r>
            <w:r w:rsidRPr="0071080C">
              <w:rPr>
                <w:rFonts w:hint="eastAsia"/>
              </w:rPr>
              <w:t>：将</w:t>
            </w:r>
            <w:r w:rsidRPr="0071080C">
              <w:rPr>
                <w:rFonts w:hint="eastAsia"/>
              </w:rPr>
              <w:t>hh3cPosaFcmLnkNegoFailTrapEnable</w:t>
            </w:r>
            <w:r w:rsidRPr="0071080C">
              <w:rPr>
                <w:rFonts w:hint="eastAsia"/>
              </w:rPr>
              <w:t>设置为</w:t>
            </w:r>
            <w:r w:rsidRPr="0071080C">
              <w:rPr>
                <w:rFonts w:hint="eastAsia"/>
              </w:rPr>
              <w:t>false(2)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OID</w:t>
            </w:r>
            <w:r w:rsidRPr="0071080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取值范围</w:t>
            </w:r>
          </w:p>
        </w:tc>
      </w:tr>
      <w:tr w:rsidR="008A5C6B" w:rsidRPr="0071080C" w:rsidTr="00705440">
        <w:trPr>
          <w:cantSplit/>
        </w:trPr>
        <w:tc>
          <w:tcPr>
            <w:tcW w:w="3607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1.3.6.1.2.1.2.2.1.1 (ifIndex)</w:t>
            </w:r>
          </w:p>
        </w:tc>
        <w:tc>
          <w:tcPr>
            <w:tcW w:w="2045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InterfaceIndex</w:t>
            </w:r>
          </w:p>
        </w:tc>
        <w:tc>
          <w:tcPr>
            <w:tcW w:w="3316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rFonts w:hint="eastAsia"/>
              </w:rPr>
              <w:t>Integer32(1..2147483647)</w:t>
            </w:r>
          </w:p>
        </w:tc>
      </w:tr>
      <w:tr w:rsidR="008A5C6B" w:rsidRPr="0071080C" w:rsidTr="00705440">
        <w:trPr>
          <w:cantSplit/>
        </w:trPr>
        <w:tc>
          <w:tcPr>
            <w:tcW w:w="3607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1.3.6.1.2.1.2.2.1.2 (ifDescr)</w:t>
            </w:r>
          </w:p>
        </w:tc>
        <w:tc>
          <w:tcPr>
            <w:tcW w:w="2045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DisplayString</w:t>
            </w:r>
          </w:p>
        </w:tc>
        <w:tc>
          <w:tcPr>
            <w:tcW w:w="3316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OCTET STRING (SIZE (</w:t>
            </w:r>
            <w:r w:rsidRPr="0071080C">
              <w:rPr>
                <w:lang w:eastAsia="en-US"/>
              </w:rPr>
              <w:t>0..255</w:t>
            </w:r>
            <w:r w:rsidRPr="0071080C">
              <w:rPr>
                <w:rFonts w:hint="eastAsia"/>
              </w:rPr>
              <w:t>))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【处理建议】</w:t>
      </w:r>
    </w:p>
    <w:p w:rsidR="008A5C6B" w:rsidRDefault="008A5C6B" w:rsidP="008A5C6B">
      <w:r w:rsidRPr="0071080C">
        <w:rPr>
          <w:rFonts w:hint="eastAsia"/>
        </w:rPr>
        <w:t>检查并修改</w:t>
      </w:r>
      <w:r w:rsidRPr="0071080C">
        <w:t>hh3cPosaFcmConfTable</w:t>
      </w:r>
      <w:r w:rsidRPr="0071080C">
        <w:rPr>
          <w:rFonts w:hint="eastAsia"/>
        </w:rPr>
        <w:t>配置。</w:t>
      </w:r>
    </w:p>
    <w:p w:rsidR="00EF75AE" w:rsidRPr="0071080C" w:rsidRDefault="00EF75AE" w:rsidP="008A5C6B"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8A5C6B" w:rsidRPr="0071080C" w:rsidRDefault="008A5C6B" w:rsidP="008A5C6B">
      <w:pPr>
        <w:pStyle w:val="3"/>
      </w:pPr>
      <w:bookmarkStart w:id="16" w:name="_Toc389576974"/>
      <w:bookmarkStart w:id="17" w:name="_Toc391459437"/>
      <w:bookmarkStart w:id="18" w:name="_Toc392747704"/>
      <w:r w:rsidRPr="0071080C">
        <w:t>hh3cPosaFcmPhyNegoFailed</w:t>
      </w:r>
      <w:bookmarkEnd w:id="16"/>
      <w:bookmarkEnd w:id="17"/>
      <w:bookmarkEnd w:id="18"/>
    </w:p>
    <w:p w:rsidR="008A5C6B" w:rsidRPr="0071080C" w:rsidRDefault="008A5C6B" w:rsidP="008A5C6B">
      <w:pPr>
        <w:pStyle w:val="Command"/>
      </w:pPr>
      <w:r w:rsidRPr="0071080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Headingleft"/>
            </w:pPr>
            <w:r w:rsidRPr="0071080C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Text"/>
            </w:pPr>
            <w:r w:rsidRPr="0071080C">
              <w:t>1.3.6.1.4.1.25506.2.92.3.0.5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8A5C6B" w:rsidP="00705440">
            <w:pPr>
              <w:pStyle w:val="TableHeadingleft"/>
            </w:pPr>
            <w:r w:rsidRPr="0071080C">
              <w:t xml:space="preserve">MIB </w:t>
            </w:r>
            <w:r w:rsidR="006B6255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t>hh3c-posa.mib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警告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开启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【描述】</w:t>
      </w:r>
    </w:p>
    <w:p w:rsidR="008A5C6B" w:rsidRPr="0071080C" w:rsidRDefault="008A5C6B" w:rsidP="008A5C6B">
      <w:r w:rsidRPr="0071080C">
        <w:rPr>
          <w:rFonts w:hint="eastAsia"/>
        </w:rPr>
        <w:t>通过</w:t>
      </w:r>
      <w:r w:rsidRPr="0071080C">
        <w:rPr>
          <w:rFonts w:hint="eastAsia"/>
        </w:rPr>
        <w:t>FCM</w:t>
      </w:r>
      <w:r w:rsidRPr="0071080C">
        <w:rPr>
          <w:rFonts w:hint="eastAsia"/>
        </w:rPr>
        <w:t>口连接的</w:t>
      </w:r>
      <w:r w:rsidRPr="0071080C">
        <w:rPr>
          <w:rFonts w:hint="eastAsia"/>
        </w:rPr>
        <w:t>POS</w:t>
      </w:r>
      <w:r w:rsidRPr="0071080C">
        <w:rPr>
          <w:rFonts w:hint="eastAsia"/>
        </w:rPr>
        <w:t>终端和路由器物理层协商失败时生成本告警。</w:t>
      </w:r>
    </w:p>
    <w:p w:rsidR="008A5C6B" w:rsidRPr="0071080C" w:rsidRDefault="008A5C6B" w:rsidP="008A5C6B">
      <w:pPr>
        <w:pStyle w:val="Command"/>
      </w:pPr>
      <w:r w:rsidRPr="0071080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Text"/>
              <w:rPr>
                <w:rStyle w:val="BoldText"/>
              </w:rPr>
            </w:pPr>
            <w:r w:rsidRPr="0071080C">
              <w:rPr>
                <w:rFonts w:hint="eastAsia"/>
              </w:rPr>
              <w:t>命令行：</w:t>
            </w:r>
            <w:r w:rsidRPr="0071080C">
              <w:rPr>
                <w:rStyle w:val="BoldText"/>
              </w:rPr>
              <w:t>snmp-agent trap enable posa fcm-physical-failure</w:t>
            </w:r>
          </w:p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MIB</w:t>
            </w:r>
            <w:r w:rsidRPr="0071080C">
              <w:rPr>
                <w:rFonts w:hint="eastAsia"/>
              </w:rPr>
              <w:t>：将</w:t>
            </w:r>
            <w:r w:rsidRPr="0071080C">
              <w:rPr>
                <w:rFonts w:hint="eastAsia"/>
              </w:rPr>
              <w:t>hh3cPosaFcmPhyNegoFailTrapEnable</w:t>
            </w:r>
            <w:r w:rsidRPr="0071080C">
              <w:rPr>
                <w:rFonts w:hint="eastAsia"/>
              </w:rPr>
              <w:t>设置为</w:t>
            </w:r>
            <w:r w:rsidRPr="0071080C">
              <w:rPr>
                <w:rFonts w:hint="eastAsia"/>
              </w:rPr>
              <w:t>true(1)</w:t>
            </w:r>
          </w:p>
        </w:tc>
      </w:tr>
      <w:tr w:rsidR="008A5C6B" w:rsidRPr="0071080C" w:rsidTr="00705440">
        <w:trPr>
          <w:cantSplit/>
        </w:trPr>
        <w:tc>
          <w:tcPr>
            <w:tcW w:w="1254" w:type="dxa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8A5C6B" w:rsidRPr="0071080C" w:rsidRDefault="008A5C6B" w:rsidP="00705440">
            <w:pPr>
              <w:pStyle w:val="TableText"/>
              <w:rPr>
                <w:rStyle w:val="BoldText"/>
              </w:rPr>
            </w:pPr>
            <w:r w:rsidRPr="0071080C">
              <w:rPr>
                <w:rFonts w:hint="eastAsia"/>
              </w:rPr>
              <w:t>命令行：</w:t>
            </w:r>
            <w:r w:rsidRPr="0071080C">
              <w:rPr>
                <w:rStyle w:val="BoldText"/>
              </w:rPr>
              <w:t>undo snmp-agent trap enable posa fcm-physical-failure</w:t>
            </w:r>
          </w:p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MIB</w:t>
            </w:r>
            <w:r w:rsidRPr="0071080C">
              <w:rPr>
                <w:rFonts w:hint="eastAsia"/>
              </w:rPr>
              <w:t>：将</w:t>
            </w:r>
            <w:r w:rsidRPr="0071080C">
              <w:rPr>
                <w:rFonts w:hint="eastAsia"/>
              </w:rPr>
              <w:t>hh3cPosaFcmPhyNegoFailTrapEnable</w:t>
            </w:r>
            <w:r w:rsidRPr="0071080C">
              <w:rPr>
                <w:rFonts w:hint="eastAsia"/>
              </w:rPr>
              <w:t>设置为</w:t>
            </w:r>
            <w:r w:rsidRPr="0071080C">
              <w:rPr>
                <w:rFonts w:hint="eastAsia"/>
              </w:rPr>
              <w:t>false(2)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OID</w:t>
            </w:r>
            <w:r w:rsidRPr="0071080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取值范围</w:t>
            </w:r>
          </w:p>
        </w:tc>
      </w:tr>
      <w:tr w:rsidR="008A5C6B" w:rsidRPr="0071080C" w:rsidTr="00705440">
        <w:trPr>
          <w:cantSplit/>
        </w:trPr>
        <w:tc>
          <w:tcPr>
            <w:tcW w:w="3607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1.3.6.1.2.1.2.2.1.1 (ifIndex)</w:t>
            </w:r>
          </w:p>
        </w:tc>
        <w:tc>
          <w:tcPr>
            <w:tcW w:w="2045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InterfaceIndex</w:t>
            </w:r>
          </w:p>
        </w:tc>
        <w:tc>
          <w:tcPr>
            <w:tcW w:w="3316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rFonts w:hint="eastAsia"/>
              </w:rPr>
              <w:t>Integer32(1..2147483647)</w:t>
            </w:r>
          </w:p>
        </w:tc>
      </w:tr>
      <w:tr w:rsidR="008A5C6B" w:rsidRPr="0071080C" w:rsidTr="00705440">
        <w:trPr>
          <w:cantSplit/>
        </w:trPr>
        <w:tc>
          <w:tcPr>
            <w:tcW w:w="3607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1.3.6.1.2.1.2.2.1.2 (ifDescr)</w:t>
            </w:r>
          </w:p>
        </w:tc>
        <w:tc>
          <w:tcPr>
            <w:tcW w:w="2045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DisplayString</w:t>
            </w:r>
          </w:p>
        </w:tc>
        <w:tc>
          <w:tcPr>
            <w:tcW w:w="3316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OCTET STRING (SIZE (</w:t>
            </w:r>
            <w:r w:rsidRPr="0071080C">
              <w:rPr>
                <w:lang w:eastAsia="en-US"/>
              </w:rPr>
              <w:t>0..255</w:t>
            </w:r>
            <w:r w:rsidRPr="0071080C">
              <w:rPr>
                <w:rFonts w:hint="eastAsia"/>
              </w:rPr>
              <w:t>))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【处理建议】</w:t>
      </w:r>
    </w:p>
    <w:p w:rsidR="008A5C6B" w:rsidRDefault="008A5C6B" w:rsidP="008A5C6B">
      <w:r w:rsidRPr="0071080C">
        <w:rPr>
          <w:rFonts w:hint="eastAsia"/>
        </w:rPr>
        <w:t>检查并修改</w:t>
      </w:r>
      <w:r w:rsidRPr="0071080C">
        <w:t>hh3cPosaFcmConfTable</w:t>
      </w:r>
      <w:r w:rsidRPr="0071080C">
        <w:rPr>
          <w:rFonts w:hint="eastAsia"/>
        </w:rPr>
        <w:t>配置。</w:t>
      </w:r>
    </w:p>
    <w:p w:rsidR="00EF75AE" w:rsidRPr="0071080C" w:rsidRDefault="00EF75AE" w:rsidP="008A5C6B"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8A5C6B" w:rsidRPr="0071080C" w:rsidRDefault="008A5C6B" w:rsidP="008A5C6B">
      <w:pPr>
        <w:pStyle w:val="3"/>
      </w:pPr>
      <w:bookmarkStart w:id="19" w:name="_Toc389576975"/>
      <w:bookmarkStart w:id="20" w:name="_Toc391459438"/>
      <w:bookmarkStart w:id="21" w:name="_Toc392747705"/>
      <w:r w:rsidRPr="0071080C">
        <w:t>hh3cPosaTcpConnectionExceed</w:t>
      </w:r>
      <w:bookmarkEnd w:id="19"/>
      <w:bookmarkEnd w:id="20"/>
      <w:bookmarkEnd w:id="21"/>
    </w:p>
    <w:p w:rsidR="008A5C6B" w:rsidRPr="0071080C" w:rsidRDefault="008A5C6B" w:rsidP="008A5C6B">
      <w:pPr>
        <w:pStyle w:val="Command"/>
      </w:pPr>
      <w:r w:rsidRPr="0071080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Headingleft"/>
            </w:pPr>
            <w:r w:rsidRPr="0071080C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Text"/>
            </w:pPr>
            <w:r w:rsidRPr="0071080C">
              <w:t>1.3.6.1.4.1.25506.2.92.3.0.6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8A5C6B" w:rsidP="00705440">
            <w:pPr>
              <w:pStyle w:val="TableHeadingleft"/>
            </w:pPr>
            <w:r w:rsidRPr="0071080C">
              <w:t xml:space="preserve">MIB </w:t>
            </w:r>
            <w:r w:rsidR="006B6255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t>hh3c-posa.mib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警告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开启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【描述】</w:t>
      </w:r>
    </w:p>
    <w:p w:rsidR="008A5C6B" w:rsidRPr="0071080C" w:rsidRDefault="008A5C6B" w:rsidP="008A5C6B">
      <w:r w:rsidRPr="0071080C">
        <w:rPr>
          <w:rFonts w:hint="eastAsia"/>
        </w:rPr>
        <w:t>TCP</w:t>
      </w:r>
      <w:r w:rsidRPr="0071080C">
        <w:rPr>
          <w:rFonts w:hint="eastAsia"/>
        </w:rPr>
        <w:t>连接数超出阈值时生成本告警。</w:t>
      </w:r>
    </w:p>
    <w:p w:rsidR="008A5C6B" w:rsidRPr="0071080C" w:rsidRDefault="008A5C6B" w:rsidP="008A5C6B">
      <w:pPr>
        <w:pStyle w:val="Command"/>
      </w:pPr>
      <w:r w:rsidRPr="0071080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Text"/>
              <w:rPr>
                <w:rStyle w:val="BoldText"/>
              </w:rPr>
            </w:pPr>
            <w:r w:rsidRPr="0071080C">
              <w:rPr>
                <w:rFonts w:hint="eastAsia"/>
              </w:rPr>
              <w:t>命令行：</w:t>
            </w:r>
            <w:r w:rsidRPr="0071080C">
              <w:rPr>
                <w:rStyle w:val="BoldText"/>
              </w:rPr>
              <w:t>snmp-agent trap enable posa tcp-connection-exceed</w:t>
            </w:r>
          </w:p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MIB</w:t>
            </w:r>
            <w:r w:rsidRPr="0071080C">
              <w:rPr>
                <w:rFonts w:hint="eastAsia"/>
              </w:rPr>
              <w:t>：将</w:t>
            </w:r>
            <w:r w:rsidRPr="0071080C">
              <w:rPr>
                <w:rFonts w:hint="eastAsia"/>
              </w:rPr>
              <w:t>hh3cPosaTcpConnectionTrapEnable</w:t>
            </w:r>
            <w:r w:rsidRPr="0071080C">
              <w:rPr>
                <w:rFonts w:hint="eastAsia"/>
              </w:rPr>
              <w:t>设置为</w:t>
            </w:r>
            <w:r w:rsidRPr="0071080C">
              <w:rPr>
                <w:rFonts w:hint="eastAsia"/>
              </w:rPr>
              <w:t>true(1)</w:t>
            </w:r>
          </w:p>
        </w:tc>
      </w:tr>
      <w:tr w:rsidR="008A5C6B" w:rsidRPr="0071080C" w:rsidTr="00705440">
        <w:trPr>
          <w:cantSplit/>
        </w:trPr>
        <w:tc>
          <w:tcPr>
            <w:tcW w:w="1254" w:type="dxa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8A5C6B" w:rsidRPr="0071080C" w:rsidRDefault="008A5C6B" w:rsidP="00705440">
            <w:pPr>
              <w:pStyle w:val="TableText"/>
              <w:rPr>
                <w:rStyle w:val="BoldText"/>
              </w:rPr>
            </w:pPr>
            <w:r w:rsidRPr="0071080C">
              <w:rPr>
                <w:rFonts w:hint="eastAsia"/>
              </w:rPr>
              <w:t>命令行：</w:t>
            </w:r>
            <w:r w:rsidRPr="0071080C">
              <w:rPr>
                <w:rStyle w:val="BoldText"/>
              </w:rPr>
              <w:t>undo snmp-agent trap enable posa tcp-connection-exceed</w:t>
            </w:r>
          </w:p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MIB</w:t>
            </w:r>
            <w:r w:rsidRPr="0071080C">
              <w:rPr>
                <w:rFonts w:hint="eastAsia"/>
              </w:rPr>
              <w:t>：将</w:t>
            </w:r>
            <w:r w:rsidRPr="0071080C">
              <w:rPr>
                <w:rFonts w:hint="eastAsia"/>
              </w:rPr>
              <w:t>hh3cPosaTcpConnectionTrapEnable</w:t>
            </w:r>
            <w:r w:rsidRPr="0071080C">
              <w:rPr>
                <w:rFonts w:hint="eastAsia"/>
              </w:rPr>
              <w:t>设置为</w:t>
            </w:r>
            <w:r w:rsidRPr="0071080C">
              <w:rPr>
                <w:rFonts w:hint="eastAsia"/>
              </w:rPr>
              <w:t>false(2)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OID</w:t>
            </w:r>
            <w:r w:rsidRPr="0071080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取值范围</w:t>
            </w:r>
          </w:p>
        </w:tc>
      </w:tr>
      <w:tr w:rsidR="008A5C6B" w:rsidRPr="0071080C" w:rsidTr="00705440">
        <w:trPr>
          <w:cantSplit/>
        </w:trPr>
        <w:tc>
          <w:tcPr>
            <w:tcW w:w="3607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1.3.6.1.4.1.25506.2.92.1.12 (hh3cPosaTcpConnectionThreshold)</w:t>
            </w:r>
          </w:p>
        </w:tc>
        <w:tc>
          <w:tcPr>
            <w:tcW w:w="2045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1..4096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【处理建议】</w:t>
      </w:r>
    </w:p>
    <w:p w:rsidR="008A5C6B" w:rsidRDefault="008A5C6B" w:rsidP="008A5C6B">
      <w:r w:rsidRPr="0071080C">
        <w:rPr>
          <w:rFonts w:hint="eastAsia"/>
        </w:rPr>
        <w:t>检查并修改</w:t>
      </w:r>
      <w:r w:rsidRPr="0071080C">
        <w:t>hh3cPosaTcpConnectionThreshold</w:t>
      </w:r>
      <w:r w:rsidRPr="0071080C">
        <w:rPr>
          <w:rFonts w:hint="eastAsia"/>
        </w:rPr>
        <w:t>配置。</w:t>
      </w:r>
    </w:p>
    <w:p w:rsidR="00EF75AE" w:rsidRPr="0071080C" w:rsidRDefault="00EF75AE" w:rsidP="008A5C6B"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8A5C6B" w:rsidRPr="0071080C" w:rsidRDefault="008A5C6B" w:rsidP="008A5C6B">
      <w:pPr>
        <w:pStyle w:val="3"/>
      </w:pPr>
      <w:bookmarkStart w:id="22" w:name="_Toc389576976"/>
      <w:bookmarkStart w:id="23" w:name="_Toc391459439"/>
      <w:bookmarkStart w:id="24" w:name="_Toc392747706"/>
      <w:r w:rsidRPr="0071080C">
        <w:t>hh3cPosaFcmConnectionExceed</w:t>
      </w:r>
      <w:bookmarkEnd w:id="22"/>
      <w:bookmarkEnd w:id="23"/>
      <w:bookmarkEnd w:id="24"/>
    </w:p>
    <w:p w:rsidR="008A5C6B" w:rsidRPr="0071080C" w:rsidRDefault="008A5C6B" w:rsidP="008A5C6B">
      <w:pPr>
        <w:pStyle w:val="Command"/>
      </w:pPr>
      <w:r w:rsidRPr="0071080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Headingleft"/>
            </w:pPr>
            <w:r w:rsidRPr="0071080C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Text"/>
            </w:pPr>
            <w:r w:rsidRPr="0071080C">
              <w:t>1.3.6.1.4.1.25506.2.92.3.0.7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8A5C6B" w:rsidP="00705440">
            <w:pPr>
              <w:pStyle w:val="TableHeadingleft"/>
            </w:pPr>
            <w:r w:rsidRPr="0071080C">
              <w:t xml:space="preserve">MIB </w:t>
            </w:r>
            <w:r w:rsidR="006B6255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t>hh3c-posa.mib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警告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开启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【描述】</w:t>
      </w:r>
    </w:p>
    <w:p w:rsidR="008A5C6B" w:rsidRPr="0071080C" w:rsidRDefault="008A5C6B" w:rsidP="008A5C6B">
      <w:r w:rsidRPr="0071080C">
        <w:rPr>
          <w:rFonts w:hint="eastAsia"/>
        </w:rPr>
        <w:t>FCM</w:t>
      </w:r>
      <w:r w:rsidRPr="0071080C">
        <w:rPr>
          <w:rFonts w:hint="eastAsia"/>
        </w:rPr>
        <w:t>连接数超出阈值时生成本告警。</w:t>
      </w:r>
    </w:p>
    <w:p w:rsidR="008A5C6B" w:rsidRPr="0071080C" w:rsidRDefault="008A5C6B" w:rsidP="008A5C6B">
      <w:pPr>
        <w:pStyle w:val="Command"/>
      </w:pPr>
      <w:r w:rsidRPr="0071080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Text"/>
              <w:rPr>
                <w:rStyle w:val="BoldText"/>
              </w:rPr>
            </w:pPr>
            <w:r w:rsidRPr="0071080C">
              <w:rPr>
                <w:rFonts w:hint="eastAsia"/>
              </w:rPr>
              <w:t>命令行：</w:t>
            </w:r>
            <w:r w:rsidRPr="0071080C">
              <w:rPr>
                <w:rStyle w:val="BoldText"/>
              </w:rPr>
              <w:t>snmp-agent trap enable posa fcm-connection-exceed</w:t>
            </w:r>
          </w:p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MIB</w:t>
            </w:r>
            <w:r w:rsidRPr="0071080C">
              <w:rPr>
                <w:rFonts w:hint="eastAsia"/>
              </w:rPr>
              <w:t>：将</w:t>
            </w:r>
            <w:r w:rsidRPr="0071080C">
              <w:rPr>
                <w:rFonts w:hint="eastAsia"/>
              </w:rPr>
              <w:t>hh3cPosaFcmConnectionTrapEnable</w:t>
            </w:r>
            <w:r w:rsidRPr="0071080C">
              <w:rPr>
                <w:rFonts w:hint="eastAsia"/>
              </w:rPr>
              <w:t>设置为</w:t>
            </w:r>
            <w:r w:rsidRPr="0071080C">
              <w:rPr>
                <w:rFonts w:hint="eastAsia"/>
              </w:rPr>
              <w:t>true(1)</w:t>
            </w:r>
          </w:p>
        </w:tc>
      </w:tr>
      <w:tr w:rsidR="008A5C6B" w:rsidRPr="0071080C" w:rsidTr="00705440">
        <w:trPr>
          <w:cantSplit/>
        </w:trPr>
        <w:tc>
          <w:tcPr>
            <w:tcW w:w="1254" w:type="dxa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8A5C6B" w:rsidRPr="0071080C" w:rsidRDefault="008A5C6B" w:rsidP="00705440">
            <w:pPr>
              <w:pStyle w:val="TableText"/>
              <w:rPr>
                <w:rStyle w:val="BoldText"/>
              </w:rPr>
            </w:pPr>
            <w:r w:rsidRPr="0071080C">
              <w:rPr>
                <w:rFonts w:hint="eastAsia"/>
              </w:rPr>
              <w:t>命令行：</w:t>
            </w:r>
            <w:r w:rsidRPr="0071080C">
              <w:rPr>
                <w:rStyle w:val="BoldText"/>
              </w:rPr>
              <w:t>undo snmp-agent trap enable posa fcm-connection-exceed</w:t>
            </w:r>
          </w:p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MIB</w:t>
            </w:r>
            <w:r w:rsidRPr="0071080C">
              <w:rPr>
                <w:rFonts w:hint="eastAsia"/>
              </w:rPr>
              <w:t>：将</w:t>
            </w:r>
            <w:r w:rsidRPr="0071080C">
              <w:rPr>
                <w:rFonts w:hint="eastAsia"/>
              </w:rPr>
              <w:t>hh3cPosaFcmConnectionTrapEnable</w:t>
            </w:r>
            <w:r w:rsidRPr="0071080C">
              <w:rPr>
                <w:rFonts w:hint="eastAsia"/>
              </w:rPr>
              <w:t>设置为</w:t>
            </w:r>
            <w:r w:rsidRPr="0071080C">
              <w:rPr>
                <w:rFonts w:hint="eastAsia"/>
              </w:rPr>
              <w:t>false(2)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OID</w:t>
            </w:r>
            <w:r w:rsidRPr="0071080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取值范围</w:t>
            </w:r>
          </w:p>
        </w:tc>
      </w:tr>
      <w:tr w:rsidR="008A5C6B" w:rsidRPr="0071080C" w:rsidTr="00705440">
        <w:trPr>
          <w:cantSplit/>
        </w:trPr>
        <w:tc>
          <w:tcPr>
            <w:tcW w:w="3607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1.3.6.1.4.1.25506.2.92.1.13 (hh3cPosaFcmConnectionThreshold)</w:t>
            </w:r>
          </w:p>
        </w:tc>
        <w:tc>
          <w:tcPr>
            <w:tcW w:w="2045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1..255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【处理建议】</w:t>
      </w:r>
    </w:p>
    <w:p w:rsidR="008A5C6B" w:rsidRDefault="008A5C6B" w:rsidP="008A5C6B">
      <w:r w:rsidRPr="0071080C">
        <w:rPr>
          <w:rFonts w:hint="eastAsia"/>
        </w:rPr>
        <w:t>检查并修改</w:t>
      </w:r>
      <w:r w:rsidRPr="0071080C">
        <w:t>hh3cPosaFcmConnectionThreshold</w:t>
      </w:r>
      <w:r w:rsidRPr="0071080C">
        <w:rPr>
          <w:rFonts w:hint="eastAsia"/>
        </w:rPr>
        <w:t>配置。</w:t>
      </w:r>
    </w:p>
    <w:p w:rsidR="00EF75AE" w:rsidRPr="0071080C" w:rsidRDefault="00EF75AE" w:rsidP="008A5C6B"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8A5C6B" w:rsidRPr="0071080C" w:rsidRDefault="008A5C6B" w:rsidP="008A5C6B">
      <w:pPr>
        <w:pStyle w:val="3"/>
      </w:pPr>
      <w:bookmarkStart w:id="25" w:name="_Toc389576977"/>
      <w:bookmarkStart w:id="26" w:name="_Toc391459440"/>
      <w:bookmarkStart w:id="27" w:name="_Toc392747707"/>
      <w:r w:rsidRPr="0071080C">
        <w:t>hh3cPosaTcpTradeExceed</w:t>
      </w:r>
      <w:bookmarkEnd w:id="25"/>
      <w:bookmarkEnd w:id="26"/>
      <w:bookmarkEnd w:id="27"/>
    </w:p>
    <w:p w:rsidR="008A5C6B" w:rsidRPr="0071080C" w:rsidRDefault="008A5C6B" w:rsidP="008A5C6B">
      <w:pPr>
        <w:pStyle w:val="Command"/>
      </w:pPr>
      <w:r w:rsidRPr="0071080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Headingleft"/>
            </w:pPr>
            <w:r w:rsidRPr="0071080C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Text"/>
            </w:pPr>
            <w:r w:rsidRPr="0071080C">
              <w:t>1.3.6.1.4.1.25506.2.92.3.0.8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8A5C6B" w:rsidP="00705440">
            <w:pPr>
              <w:pStyle w:val="TableHeadingleft"/>
            </w:pPr>
            <w:r w:rsidRPr="0071080C">
              <w:t xml:space="preserve">MIB </w:t>
            </w:r>
            <w:r w:rsidR="006B6255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t>hh3c-posa.mib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警告</w:t>
            </w:r>
          </w:p>
        </w:tc>
      </w:tr>
      <w:tr w:rsidR="008A5C6B" w:rsidRPr="0071080C" w:rsidTr="00705440">
        <w:trPr>
          <w:cantSplit/>
        </w:trPr>
        <w:tc>
          <w:tcPr>
            <w:tcW w:w="1810" w:type="dxa"/>
          </w:tcPr>
          <w:p w:rsidR="008A5C6B" w:rsidRPr="0071080C" w:rsidRDefault="006B6255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开启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【描述】</w:t>
      </w:r>
    </w:p>
    <w:p w:rsidR="008A5C6B" w:rsidRPr="0071080C" w:rsidRDefault="008A5C6B" w:rsidP="008A5C6B">
      <w:r w:rsidRPr="0071080C">
        <w:rPr>
          <w:rFonts w:hint="eastAsia"/>
        </w:rPr>
        <w:t>TCP</w:t>
      </w:r>
      <w:r w:rsidRPr="0071080C">
        <w:rPr>
          <w:rFonts w:hint="eastAsia"/>
        </w:rPr>
        <w:t>连接上的交易数超出上限时生成本告警。</w:t>
      </w:r>
    </w:p>
    <w:p w:rsidR="008A5C6B" w:rsidRPr="0071080C" w:rsidRDefault="008A5C6B" w:rsidP="008A5C6B">
      <w:pPr>
        <w:pStyle w:val="Command"/>
      </w:pPr>
      <w:r w:rsidRPr="0071080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30073A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A5C6B" w:rsidRPr="0071080C" w:rsidRDefault="008A5C6B" w:rsidP="00705440">
            <w:pPr>
              <w:pStyle w:val="TableText"/>
              <w:rPr>
                <w:rStyle w:val="BoldText"/>
              </w:rPr>
            </w:pPr>
            <w:r w:rsidRPr="0071080C">
              <w:rPr>
                <w:rFonts w:hint="eastAsia"/>
              </w:rPr>
              <w:t>命令行：</w:t>
            </w:r>
            <w:r w:rsidRPr="0071080C">
              <w:rPr>
                <w:rStyle w:val="BoldText"/>
              </w:rPr>
              <w:t>snmp-agent trap enable posa tcp-trade-exceed</w:t>
            </w:r>
          </w:p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MIB</w:t>
            </w:r>
            <w:r w:rsidRPr="0071080C">
              <w:rPr>
                <w:rFonts w:hint="eastAsia"/>
              </w:rPr>
              <w:t>：将</w:t>
            </w:r>
            <w:r w:rsidRPr="0071080C">
              <w:rPr>
                <w:rFonts w:hint="eastAsia"/>
              </w:rPr>
              <w:t>hh3cPosaTcpTradeTrapEnable</w:t>
            </w:r>
            <w:r w:rsidRPr="0071080C">
              <w:rPr>
                <w:rFonts w:hint="eastAsia"/>
              </w:rPr>
              <w:t>设置为</w:t>
            </w:r>
            <w:r w:rsidRPr="0071080C">
              <w:rPr>
                <w:rFonts w:hint="eastAsia"/>
              </w:rPr>
              <w:t>true(1)</w:t>
            </w:r>
          </w:p>
        </w:tc>
      </w:tr>
      <w:tr w:rsidR="008A5C6B" w:rsidRPr="0071080C" w:rsidTr="00705440">
        <w:trPr>
          <w:cantSplit/>
        </w:trPr>
        <w:tc>
          <w:tcPr>
            <w:tcW w:w="1254" w:type="dxa"/>
          </w:tcPr>
          <w:p w:rsidR="008A5C6B" w:rsidRPr="0071080C" w:rsidRDefault="0030073A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8A5C6B" w:rsidRPr="0071080C" w:rsidRDefault="008A5C6B" w:rsidP="00705440">
            <w:pPr>
              <w:pStyle w:val="TableText"/>
              <w:rPr>
                <w:rStyle w:val="BoldText"/>
              </w:rPr>
            </w:pPr>
            <w:r w:rsidRPr="0071080C">
              <w:rPr>
                <w:rFonts w:hint="eastAsia"/>
              </w:rPr>
              <w:t>命令行：</w:t>
            </w:r>
            <w:r w:rsidRPr="0071080C">
              <w:rPr>
                <w:rStyle w:val="BoldText"/>
              </w:rPr>
              <w:t>undo snmp-agent trap enable posa tcp-trade-exceed</w:t>
            </w:r>
          </w:p>
          <w:p w:rsidR="008A5C6B" w:rsidRPr="0071080C" w:rsidRDefault="008A5C6B" w:rsidP="00705440">
            <w:pPr>
              <w:pStyle w:val="TableText"/>
            </w:pPr>
            <w:r w:rsidRPr="0071080C">
              <w:rPr>
                <w:rFonts w:hint="eastAsia"/>
              </w:rPr>
              <w:t>MIB</w:t>
            </w:r>
            <w:r w:rsidRPr="0071080C">
              <w:rPr>
                <w:rFonts w:hint="eastAsia"/>
              </w:rPr>
              <w:t>：将</w:t>
            </w:r>
            <w:r w:rsidRPr="0071080C">
              <w:rPr>
                <w:rFonts w:hint="eastAsia"/>
              </w:rPr>
              <w:t>hh3cPosaTcpTradeTrapEnable</w:t>
            </w:r>
            <w:r w:rsidRPr="0071080C">
              <w:rPr>
                <w:rFonts w:hint="eastAsia"/>
              </w:rPr>
              <w:t>设置为</w:t>
            </w:r>
            <w:r w:rsidRPr="0071080C">
              <w:rPr>
                <w:rFonts w:hint="eastAsia"/>
              </w:rPr>
              <w:t>false(2)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8A5C6B" w:rsidRPr="0071080C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OID</w:t>
            </w:r>
            <w:r w:rsidRPr="0071080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A5C6B" w:rsidRPr="0071080C" w:rsidRDefault="008A5C6B" w:rsidP="00705440">
            <w:pPr>
              <w:pStyle w:val="TableHeading"/>
              <w:rPr>
                <w:lang w:eastAsia="en-US"/>
              </w:rPr>
            </w:pPr>
            <w:r w:rsidRPr="0071080C">
              <w:rPr>
                <w:lang w:eastAsia="en-US"/>
              </w:rPr>
              <w:t>取值范围</w:t>
            </w:r>
          </w:p>
        </w:tc>
      </w:tr>
      <w:tr w:rsidR="008A5C6B" w:rsidRPr="0071080C" w:rsidTr="00705440">
        <w:trPr>
          <w:cantSplit/>
        </w:trPr>
        <w:tc>
          <w:tcPr>
            <w:tcW w:w="3607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1.3.6.1.4.1.25506.2.92.1.16 (hh3cPosaTcpTradeLimit)</w:t>
            </w:r>
          </w:p>
        </w:tc>
        <w:tc>
          <w:tcPr>
            <w:tcW w:w="2045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0..65535</w:t>
            </w:r>
          </w:p>
        </w:tc>
      </w:tr>
      <w:tr w:rsidR="008A5C6B" w:rsidRPr="0071080C" w:rsidTr="00705440">
        <w:trPr>
          <w:cantSplit/>
        </w:trPr>
        <w:tc>
          <w:tcPr>
            <w:tcW w:w="3607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1.3.6.1.4.1.25506.2.92.2.2.1.1 (hh3cPosaTerminalID)</w:t>
            </w:r>
          </w:p>
        </w:tc>
        <w:tc>
          <w:tcPr>
            <w:tcW w:w="2045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8A5C6B" w:rsidRPr="0071080C" w:rsidRDefault="008A5C6B" w:rsidP="00705440">
            <w:pPr>
              <w:pStyle w:val="TableText"/>
              <w:rPr>
                <w:lang w:eastAsia="en-US"/>
              </w:rPr>
            </w:pPr>
            <w:r w:rsidRPr="0071080C">
              <w:rPr>
                <w:lang w:eastAsia="en-US"/>
              </w:rPr>
              <w:t>1..255</w:t>
            </w:r>
          </w:p>
        </w:tc>
      </w:tr>
    </w:tbl>
    <w:p w:rsidR="008A5C6B" w:rsidRPr="0071080C" w:rsidRDefault="008A5C6B" w:rsidP="008A5C6B"/>
    <w:p w:rsidR="008A5C6B" w:rsidRPr="0071080C" w:rsidRDefault="008A5C6B" w:rsidP="008A5C6B">
      <w:pPr>
        <w:pStyle w:val="Command"/>
      </w:pPr>
      <w:r w:rsidRPr="0071080C">
        <w:t>【处理建议】</w:t>
      </w:r>
    </w:p>
    <w:p w:rsidR="008A5C6B" w:rsidRDefault="008A5C6B" w:rsidP="008A5C6B">
      <w:r w:rsidRPr="0071080C">
        <w:rPr>
          <w:rFonts w:hint="eastAsia"/>
        </w:rPr>
        <w:t>检查并修改</w:t>
      </w:r>
      <w:r w:rsidRPr="0071080C">
        <w:t>hh3cPosaTcpTradeLimit</w:t>
      </w:r>
      <w:r w:rsidRPr="0071080C">
        <w:rPr>
          <w:rFonts w:hint="eastAsia"/>
        </w:rPr>
        <w:t>配置。</w:t>
      </w:r>
    </w:p>
    <w:p w:rsidR="00EF75AE" w:rsidRPr="0071080C" w:rsidRDefault="00EF75AE" w:rsidP="008A5C6B"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887319" w:rsidRPr="0071080C" w:rsidRDefault="00887319" w:rsidP="0044780D"/>
    <w:sectPr w:rsidR="00887319" w:rsidRPr="0071080C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D2B" w:rsidRDefault="00027D2B">
      <w:r>
        <w:separator/>
      </w:r>
    </w:p>
  </w:endnote>
  <w:endnote w:type="continuationSeparator" w:id="0">
    <w:p w:rsidR="00027D2B" w:rsidRDefault="00027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AD5184" w:rsidP="00020766">
        <w:pPr>
          <w:pStyle w:val="a5"/>
        </w:pPr>
        <w:r w:rsidRPr="00AD5184">
          <w:fldChar w:fldCharType="begin"/>
        </w:r>
        <w:r w:rsidR="00F86011">
          <w:instrText>PAGE   \* MERGEFORMAT</w:instrText>
        </w:r>
        <w:r w:rsidRPr="00AD5184">
          <w:fldChar w:fldCharType="separate"/>
        </w:r>
        <w:r w:rsidR="000D1D56" w:rsidRPr="000D1D56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D2B" w:rsidRDefault="00027D2B">
      <w:r>
        <w:separator/>
      </w:r>
    </w:p>
  </w:footnote>
  <w:footnote w:type="continuationSeparator" w:id="0">
    <w:p w:rsidR="00027D2B" w:rsidRDefault="00027D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27D2B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1D56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073A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A66E8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6255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080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2361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A5C6B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4BF0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5184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37D09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385A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E7FA4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EF75AE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1080C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71080C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71080C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71080C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71080C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71080C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71080C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71080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71080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71080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71080C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71080C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71080C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71080C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71080C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71080C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71080C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71080C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71080C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71080C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71080C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71080C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71080C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71080C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71080C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71080C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71080C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71080C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71080C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71080C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71080C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71080C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71080C"/>
    <w:pPr>
      <w:ind w:left="1260"/>
    </w:pPr>
  </w:style>
  <w:style w:type="paragraph" w:styleId="50">
    <w:name w:val="toc 5"/>
    <w:basedOn w:val="a0"/>
    <w:next w:val="a0"/>
    <w:autoRedefine/>
    <w:rsid w:val="0071080C"/>
    <w:pPr>
      <w:ind w:left="1680"/>
    </w:pPr>
  </w:style>
  <w:style w:type="paragraph" w:styleId="60">
    <w:name w:val="toc 6"/>
    <w:basedOn w:val="a0"/>
    <w:next w:val="a0"/>
    <w:autoRedefine/>
    <w:rsid w:val="0071080C"/>
    <w:pPr>
      <w:ind w:left="2100"/>
    </w:pPr>
  </w:style>
  <w:style w:type="paragraph" w:styleId="70">
    <w:name w:val="toc 7"/>
    <w:basedOn w:val="a0"/>
    <w:next w:val="a0"/>
    <w:autoRedefine/>
    <w:rsid w:val="0071080C"/>
    <w:pPr>
      <w:ind w:left="2520"/>
    </w:pPr>
  </w:style>
  <w:style w:type="paragraph" w:styleId="80">
    <w:name w:val="toc 8"/>
    <w:basedOn w:val="a0"/>
    <w:next w:val="a0"/>
    <w:autoRedefine/>
    <w:rsid w:val="0071080C"/>
    <w:pPr>
      <w:ind w:left="2940"/>
    </w:pPr>
  </w:style>
  <w:style w:type="paragraph" w:styleId="90">
    <w:name w:val="toc 9"/>
    <w:basedOn w:val="a0"/>
    <w:next w:val="a0"/>
    <w:autoRedefine/>
    <w:rsid w:val="0071080C"/>
    <w:pPr>
      <w:ind w:left="3360"/>
    </w:pPr>
  </w:style>
  <w:style w:type="paragraph" w:styleId="a8">
    <w:name w:val="Document Map"/>
    <w:basedOn w:val="a0"/>
    <w:semiHidden/>
    <w:rsid w:val="0071080C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71080C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71080C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71080C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71080C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71080C"/>
    <w:rPr>
      <w:color w:val="0000FF"/>
      <w:u w:val="single"/>
    </w:rPr>
  </w:style>
  <w:style w:type="character" w:styleId="aa">
    <w:name w:val="annotation reference"/>
    <w:basedOn w:val="a1"/>
    <w:semiHidden/>
    <w:rsid w:val="0071080C"/>
    <w:rPr>
      <w:sz w:val="21"/>
      <w:szCs w:val="21"/>
    </w:rPr>
  </w:style>
  <w:style w:type="paragraph" w:styleId="ab">
    <w:name w:val="annotation text"/>
    <w:basedOn w:val="a0"/>
    <w:link w:val="Char0"/>
    <w:semiHidden/>
    <w:rsid w:val="0071080C"/>
    <w:pPr>
      <w:jc w:val="left"/>
    </w:pPr>
  </w:style>
  <w:style w:type="paragraph" w:styleId="ac">
    <w:name w:val="annotation subject"/>
    <w:basedOn w:val="ab"/>
    <w:next w:val="ab"/>
    <w:semiHidden/>
    <w:rsid w:val="0071080C"/>
    <w:rPr>
      <w:b/>
      <w:bCs/>
    </w:rPr>
  </w:style>
  <w:style w:type="paragraph" w:styleId="ad">
    <w:name w:val="Balloon Text"/>
    <w:basedOn w:val="a0"/>
    <w:semiHidden/>
    <w:rsid w:val="0071080C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71080C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71080C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71080C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71080C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71080C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71080C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71080C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71080C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71080C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71080C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71080C"/>
    <w:pPr>
      <w:numPr>
        <w:ilvl w:val="1"/>
      </w:numPr>
    </w:pPr>
  </w:style>
  <w:style w:type="paragraph" w:customStyle="1" w:styleId="ItemIndent1">
    <w:name w:val="Item Indent_1"/>
    <w:basedOn w:val="a0"/>
    <w:qFormat/>
    <w:rsid w:val="0071080C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71080C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71080C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71080C"/>
    <w:pPr>
      <w:numPr>
        <w:ilvl w:val="2"/>
      </w:numPr>
    </w:pPr>
  </w:style>
  <w:style w:type="paragraph" w:customStyle="1" w:styleId="ItemIndent3">
    <w:name w:val="Item Indent_3"/>
    <w:basedOn w:val="a0"/>
    <w:rsid w:val="0071080C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71080C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71080C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71080C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71080C"/>
    <w:rPr>
      <w:rFonts w:eastAsia="楷体_GB2312"/>
      <w:sz w:val="21"/>
    </w:rPr>
  </w:style>
  <w:style w:type="table" w:customStyle="1" w:styleId="FigureTable">
    <w:name w:val="Figure Table"/>
    <w:basedOn w:val="a7"/>
    <w:rsid w:val="0071080C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71080C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71080C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71080C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71080C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71080C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71080C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71080C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71080C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71080C"/>
    <w:pPr>
      <w:ind w:left="1134"/>
    </w:pPr>
  </w:style>
  <w:style w:type="paragraph" w:customStyle="1" w:styleId="TerminalDisplayIndent2">
    <w:name w:val="Terminal Display Indent_2"/>
    <w:basedOn w:val="TerminalDisplay"/>
    <w:rsid w:val="0071080C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71080C"/>
    <w:rPr>
      <w:rFonts w:ascii="Futura Hv" w:hAnsi="Futura Hv"/>
    </w:rPr>
  </w:style>
  <w:style w:type="paragraph" w:customStyle="1" w:styleId="Spacer">
    <w:name w:val="Spacer"/>
    <w:next w:val="a0"/>
    <w:link w:val="SpacerChar"/>
    <w:rsid w:val="0071080C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71080C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71080C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71080C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71080C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71080C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71080C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71080C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71080C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71080C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71080C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71080C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71080C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71080C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71080C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71080C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71080C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71080C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71080C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71080C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71080C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71080C"/>
    <w:pPr>
      <w:numPr>
        <w:numId w:val="42"/>
      </w:numPr>
    </w:pPr>
  </w:style>
  <w:style w:type="numbering" w:styleId="111111">
    <w:name w:val="Outline List 1"/>
    <w:basedOn w:val="a3"/>
    <w:rsid w:val="0071080C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71080C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71080C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71080C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71080C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71080C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71080C"/>
    <w:pPr>
      <w:widowControl w:val="0"/>
      <w:jc w:val="left"/>
    </w:pPr>
  </w:style>
  <w:style w:type="table" w:styleId="31">
    <w:name w:val="Table Colorful 3"/>
    <w:basedOn w:val="a2"/>
    <w:rsid w:val="0071080C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71080C"/>
    <w:pPr>
      <w:ind w:left="840" w:hanging="420"/>
    </w:pPr>
  </w:style>
  <w:style w:type="character" w:styleId="afd">
    <w:name w:val="Strong"/>
    <w:basedOn w:val="a1"/>
    <w:uiPriority w:val="22"/>
    <w:qFormat/>
    <w:rsid w:val="0071080C"/>
    <w:rPr>
      <w:b/>
      <w:bCs/>
    </w:rPr>
  </w:style>
  <w:style w:type="paragraph" w:styleId="afe">
    <w:name w:val="Normal (Web)"/>
    <w:basedOn w:val="a0"/>
    <w:uiPriority w:val="99"/>
    <w:unhideWhenUsed/>
    <w:rsid w:val="0071080C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6032;&#24314;&#25991;&#20214;&#22841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76388-9A8C-4A38-BC9A-23F0CD4E5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68</TotalTime>
  <Pages>3</Pages>
  <Words>1187</Words>
  <Characters>4011</Characters>
  <Application>Microsoft Office Word</Application>
  <DocSecurity>0</DocSecurity>
  <Lines>295</Lines>
  <Paragraphs>264</Paragraphs>
  <ScaleCrop>false</ScaleCrop>
  <Company/>
  <LinksUpToDate>false</LinksUpToDate>
  <CharactersWithSpaces>4133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21</cp:revision>
  <cp:lastPrinted>2010-05-04T10:01:00Z</cp:lastPrinted>
  <dcterms:created xsi:type="dcterms:W3CDTF">2014-07-09T08:19:00Z</dcterms:created>
  <dcterms:modified xsi:type="dcterms:W3CDTF">2014-07-31T10:34:00Z</dcterms:modified>
</cp:coreProperties>
</file>